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2A59A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Peter COURTENAY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fl.1399-1401)</w:t>
      </w:r>
    </w:p>
    <w:p w14:paraId="67F7F722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</w:p>
    <w:p w14:paraId="2ED0CCA9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</w:p>
    <w:p w14:paraId="1B484C29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28 Nov.1388</w:t>
      </w:r>
      <w:r>
        <w:rPr>
          <w:rFonts w:cs="Times New Roman"/>
          <w:szCs w:val="24"/>
          <w:lang w:val="en-GB"/>
        </w:rPr>
        <w:tab/>
        <w:t>On a commission of the peace for Devon.   (C.P.R. 1399-1401 p.558)</w:t>
      </w:r>
    </w:p>
    <w:p w14:paraId="3F9E6F6D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Feb.1400</w:t>
      </w:r>
      <w:r>
        <w:rPr>
          <w:rFonts w:cs="Times New Roman"/>
          <w:szCs w:val="24"/>
          <w:lang w:val="en-GB"/>
        </w:rPr>
        <w:tab/>
        <w:t>On a commission of the peace for Devon.   (ibid.)</w:t>
      </w:r>
    </w:p>
    <w:p w14:paraId="3C257AB8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24 May</w:t>
      </w:r>
      <w:r>
        <w:rPr>
          <w:rFonts w:cs="Times New Roman"/>
          <w:szCs w:val="24"/>
          <w:lang w:val="en-GB"/>
        </w:rPr>
        <w:tab/>
        <w:t>On a commission of the peace for Devon.   (ibid.)</w:t>
      </w:r>
    </w:p>
    <w:p w14:paraId="04E1C1AF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May1410</w:t>
      </w:r>
      <w:r>
        <w:rPr>
          <w:rFonts w:cs="Times New Roman"/>
          <w:szCs w:val="24"/>
          <w:lang w:val="en-GB"/>
        </w:rPr>
        <w:tab/>
        <w:t>On a commission of the peace for Devon.   (ibid.)</w:t>
      </w:r>
    </w:p>
    <w:p w14:paraId="63D00C12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</w:p>
    <w:p w14:paraId="3F6C02E7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</w:p>
    <w:p w14:paraId="2DB83521" w14:textId="77777777" w:rsidR="00145F42" w:rsidRDefault="00145F42" w:rsidP="00145F4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December 2024</w:t>
      </w:r>
    </w:p>
    <w:p w14:paraId="63E15F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260BE" w14:textId="77777777" w:rsidR="00145F42" w:rsidRDefault="00145F42" w:rsidP="009139A6">
      <w:r>
        <w:separator/>
      </w:r>
    </w:p>
  </w:endnote>
  <w:endnote w:type="continuationSeparator" w:id="0">
    <w:p w14:paraId="7FD73A15" w14:textId="77777777" w:rsidR="00145F42" w:rsidRDefault="00145F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6EF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0E3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DA9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52048" w14:textId="77777777" w:rsidR="00145F42" w:rsidRDefault="00145F42" w:rsidP="009139A6">
      <w:r>
        <w:separator/>
      </w:r>
    </w:p>
  </w:footnote>
  <w:footnote w:type="continuationSeparator" w:id="0">
    <w:p w14:paraId="0728E50F" w14:textId="77777777" w:rsidR="00145F42" w:rsidRDefault="00145F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391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5F4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F10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42"/>
    <w:rsid w:val="000666E0"/>
    <w:rsid w:val="00145F42"/>
    <w:rsid w:val="002510B7"/>
    <w:rsid w:val="00270799"/>
    <w:rsid w:val="005853B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50718"/>
  <w15:chartTrackingRefBased/>
  <w15:docId w15:val="{E78EF04E-0BDE-400C-B1D6-11B11783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2024-12-26T17:37:00Z</dcterms:created>
  <dcterms:modified xsi:type="dcterms:W3CDTF">2024-12-26T17:38:00Z</dcterms:modified>
</cp:coreProperties>
</file>